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63986" w14:textId="77777777" w:rsidR="00AB56FE" w:rsidRDefault="00AB56FE" w:rsidP="00AB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RYKEFORD</w:t>
      </w:r>
      <w:r>
        <w:rPr>
          <w:rFonts w:ascii="Times New Roman" w:hAnsi="Times New Roman" w:cs="Times New Roman"/>
        </w:rPr>
        <w:t xml:space="preserve">       (fl.1484)</w:t>
      </w:r>
    </w:p>
    <w:p w14:paraId="2F7983C0" w14:textId="77777777" w:rsidR="00AB56FE" w:rsidRDefault="00AB56FE" w:rsidP="00AB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Lewes, Sussex. Shoe maker.</w:t>
      </w:r>
    </w:p>
    <w:p w14:paraId="63C02DD2" w14:textId="77777777" w:rsidR="00AB56FE" w:rsidRDefault="00AB56FE" w:rsidP="00AB56FE">
      <w:pPr>
        <w:rPr>
          <w:rFonts w:ascii="Times New Roman" w:hAnsi="Times New Roman" w:cs="Times New Roman"/>
        </w:rPr>
      </w:pPr>
    </w:p>
    <w:p w14:paraId="5EAABFA8" w14:textId="77777777" w:rsidR="00AB56FE" w:rsidRDefault="00AB56FE" w:rsidP="00AB56FE">
      <w:pPr>
        <w:rPr>
          <w:rFonts w:ascii="Times New Roman" w:hAnsi="Times New Roman" w:cs="Times New Roman"/>
        </w:rPr>
      </w:pPr>
    </w:p>
    <w:p w14:paraId="57877F39" w14:textId="77777777" w:rsidR="00AB56FE" w:rsidRDefault="00AB56FE" w:rsidP="00AB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Wybarn, senior(q.v.), and his wife, Agnes(q.v.), brought a plaint of</w:t>
      </w:r>
    </w:p>
    <w:p w14:paraId="04289CD4" w14:textId="77777777" w:rsidR="00AB56FE" w:rsidRDefault="00AB56FE" w:rsidP="00AB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trespass and taking against him and John Falle of Lewes(q.v.).</w:t>
      </w:r>
    </w:p>
    <w:p w14:paraId="251532CE" w14:textId="77777777" w:rsidR="00AB56FE" w:rsidRDefault="00AB56FE" w:rsidP="00AB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94ACEBF" w14:textId="77777777" w:rsidR="00AB56FE" w:rsidRDefault="00AB56FE" w:rsidP="00AB56FE">
      <w:pPr>
        <w:rPr>
          <w:rFonts w:ascii="Times New Roman" w:hAnsi="Times New Roman" w:cs="Times New Roman"/>
        </w:rPr>
      </w:pPr>
    </w:p>
    <w:p w14:paraId="05EA3AED" w14:textId="77777777" w:rsidR="00AB56FE" w:rsidRDefault="00AB56FE" w:rsidP="00AB56FE">
      <w:pPr>
        <w:rPr>
          <w:rFonts w:ascii="Times New Roman" w:hAnsi="Times New Roman" w:cs="Times New Roman"/>
        </w:rPr>
      </w:pPr>
    </w:p>
    <w:p w14:paraId="05E338CB" w14:textId="77777777" w:rsidR="00AB56FE" w:rsidRDefault="00AB56FE" w:rsidP="00AB5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May 2019</w:t>
      </w:r>
    </w:p>
    <w:p w14:paraId="1F068594" w14:textId="77777777" w:rsidR="006B2F86" w:rsidRPr="00E71FC3" w:rsidRDefault="00AB56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2E594" w14:textId="77777777" w:rsidR="00AB56FE" w:rsidRDefault="00AB56FE" w:rsidP="00E71FC3">
      <w:r>
        <w:separator/>
      </w:r>
    </w:p>
  </w:endnote>
  <w:endnote w:type="continuationSeparator" w:id="0">
    <w:p w14:paraId="61FD96BB" w14:textId="77777777" w:rsidR="00AB56FE" w:rsidRDefault="00AB56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501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F5468" w14:textId="77777777" w:rsidR="00AB56FE" w:rsidRDefault="00AB56FE" w:rsidP="00E71FC3">
      <w:r>
        <w:separator/>
      </w:r>
    </w:p>
  </w:footnote>
  <w:footnote w:type="continuationSeparator" w:id="0">
    <w:p w14:paraId="673963B2" w14:textId="77777777" w:rsidR="00AB56FE" w:rsidRDefault="00AB56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FE"/>
    <w:rsid w:val="001A7C09"/>
    <w:rsid w:val="00577BD5"/>
    <w:rsid w:val="00656CBA"/>
    <w:rsid w:val="006A1F77"/>
    <w:rsid w:val="00733BE7"/>
    <w:rsid w:val="00AB52E8"/>
    <w:rsid w:val="00AB56F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1B546"/>
  <w15:chartTrackingRefBased/>
  <w15:docId w15:val="{622DB027-4F66-44A0-BD42-88B1ABB6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6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2019-05-21T18:50:00Z</dcterms:created>
  <dcterms:modified xsi:type="dcterms:W3CDTF">2019-05-21T18:51:00Z</dcterms:modified>
</cp:coreProperties>
</file>